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30-72-04/26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Alfred-Berg-Sporthalle - Erneuerung NSHV und Sicherheitsbeleuchtung,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- Erneuerung NSHV / Sicherheitsbeleuchtung für Sporthalle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